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R5-22</w:t>
      </w:r>
      <w:r>
        <w:rPr>
          <w:rFonts w:hint="default"/>
          <w:b/>
          <w:sz w:val="24"/>
          <w:lang w:val="en-US"/>
        </w:rPr>
        <w:t>2451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Electronic Meeting,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May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- 20</w:t>
      </w:r>
      <w:r>
        <w:rPr>
          <w:b/>
          <w:sz w:val="24"/>
          <w:highlight w:val="none"/>
        </w:rPr>
        <w:t>, 20</w:t>
      </w:r>
      <w:r>
        <w:rPr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</w:t>
      </w:r>
      <w:bookmarkStart w:id="2" w:name="_GoBack"/>
      <w:bookmarkEnd w:id="2"/>
      <w:r>
        <w:rPr>
          <w:rFonts w:ascii="Arial" w:hAnsi="Arial" w:eastAsia="Batang" w:cs="Arial"/>
          <w:b/>
        </w:rPr>
        <w:t xml:space="preserve">Conformance - Enhancement of </w:t>
      </w:r>
      <w:r>
        <w:rPr>
          <w:rFonts w:hint="default" w:ascii="Arial" w:hAnsi="Arial" w:eastAsia="Batang" w:cs="Arial"/>
          <w:b/>
          <w:lang w:val="en-US"/>
        </w:rPr>
        <w:t>RAN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s</w:t>
      </w:r>
      <w:r>
        <w:rPr>
          <w:rFonts w:hint="eastAsia" w:ascii="Arial" w:hAnsi="Arial" w:eastAsia="Batang" w:cs="Arial"/>
          <w:b/>
        </w:rPr>
        <w:t>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for NR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  <w:highlight w:val="none"/>
        </w:rPr>
        <w:t>4.1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 xml:space="preserve">the </w:t>
      </w:r>
      <w:r>
        <w:rPr>
          <w:highlight w:val="none"/>
        </w:rPr>
        <w:t xml:space="preserve">WID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linkStyl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477F39"/>
    <w:rsid w:val="04EE4E0B"/>
    <w:rsid w:val="066D51F4"/>
    <w:rsid w:val="06F01727"/>
    <w:rsid w:val="079668E9"/>
    <w:rsid w:val="0AF2702E"/>
    <w:rsid w:val="0B603B62"/>
    <w:rsid w:val="0B8608B6"/>
    <w:rsid w:val="0C256490"/>
    <w:rsid w:val="0C9F5604"/>
    <w:rsid w:val="0EBE18BF"/>
    <w:rsid w:val="0ECF356A"/>
    <w:rsid w:val="0F3F3014"/>
    <w:rsid w:val="10FB14A6"/>
    <w:rsid w:val="11925352"/>
    <w:rsid w:val="11AC7A0F"/>
    <w:rsid w:val="12027B0B"/>
    <w:rsid w:val="13CE1F5C"/>
    <w:rsid w:val="14416886"/>
    <w:rsid w:val="14C3663B"/>
    <w:rsid w:val="16C928C2"/>
    <w:rsid w:val="17A10E24"/>
    <w:rsid w:val="18175956"/>
    <w:rsid w:val="18C61FAC"/>
    <w:rsid w:val="19B411AA"/>
    <w:rsid w:val="1A097131"/>
    <w:rsid w:val="1A2237F3"/>
    <w:rsid w:val="1A775AAE"/>
    <w:rsid w:val="1B424C5C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40538E1"/>
    <w:rsid w:val="242652A6"/>
    <w:rsid w:val="246D7CC9"/>
    <w:rsid w:val="251C7854"/>
    <w:rsid w:val="25676865"/>
    <w:rsid w:val="25B916F1"/>
    <w:rsid w:val="25EA61C3"/>
    <w:rsid w:val="261734B6"/>
    <w:rsid w:val="274528AB"/>
    <w:rsid w:val="2B58110D"/>
    <w:rsid w:val="2CFA47BC"/>
    <w:rsid w:val="2ED2723D"/>
    <w:rsid w:val="2EE66F68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8B1EBF"/>
    <w:rsid w:val="33B26FFD"/>
    <w:rsid w:val="3496789B"/>
    <w:rsid w:val="352A1A87"/>
    <w:rsid w:val="35A400AE"/>
    <w:rsid w:val="363E76E6"/>
    <w:rsid w:val="38AA1505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13373E3"/>
    <w:rsid w:val="414827B3"/>
    <w:rsid w:val="421A589F"/>
    <w:rsid w:val="435127D5"/>
    <w:rsid w:val="43643E5F"/>
    <w:rsid w:val="43A61720"/>
    <w:rsid w:val="43AB1729"/>
    <w:rsid w:val="43CA2896"/>
    <w:rsid w:val="43FC63E4"/>
    <w:rsid w:val="45240D01"/>
    <w:rsid w:val="45BB463F"/>
    <w:rsid w:val="470143B0"/>
    <w:rsid w:val="474671B8"/>
    <w:rsid w:val="482E7D40"/>
    <w:rsid w:val="48C70C6E"/>
    <w:rsid w:val="49856B6B"/>
    <w:rsid w:val="4A4414C3"/>
    <w:rsid w:val="4AA5377E"/>
    <w:rsid w:val="4AA957C4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27023B1"/>
    <w:rsid w:val="54725DBE"/>
    <w:rsid w:val="54A814F0"/>
    <w:rsid w:val="54FA1F1F"/>
    <w:rsid w:val="55F0432C"/>
    <w:rsid w:val="56DB3A86"/>
    <w:rsid w:val="57322F7A"/>
    <w:rsid w:val="57E47C49"/>
    <w:rsid w:val="57EC236A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DD222B4"/>
    <w:rsid w:val="5EE7176B"/>
    <w:rsid w:val="61ED38F7"/>
    <w:rsid w:val="62343BAB"/>
    <w:rsid w:val="62CD3BBA"/>
    <w:rsid w:val="62FB7E08"/>
    <w:rsid w:val="632F1DB2"/>
    <w:rsid w:val="642B06ED"/>
    <w:rsid w:val="652F1795"/>
    <w:rsid w:val="655675EB"/>
    <w:rsid w:val="6622316C"/>
    <w:rsid w:val="67506C74"/>
    <w:rsid w:val="67877D27"/>
    <w:rsid w:val="68167674"/>
    <w:rsid w:val="692C51A7"/>
    <w:rsid w:val="6BA07B28"/>
    <w:rsid w:val="6BF93B26"/>
    <w:rsid w:val="6C724192"/>
    <w:rsid w:val="6CCA4E02"/>
    <w:rsid w:val="6CD62181"/>
    <w:rsid w:val="6D5358BA"/>
    <w:rsid w:val="6E6309BE"/>
    <w:rsid w:val="6EB91B95"/>
    <w:rsid w:val="6F1F0B20"/>
    <w:rsid w:val="6F3B0CDC"/>
    <w:rsid w:val="6F6539EC"/>
    <w:rsid w:val="7037358E"/>
    <w:rsid w:val="70FB2C28"/>
    <w:rsid w:val="72527F8B"/>
    <w:rsid w:val="72DC66B4"/>
    <w:rsid w:val="72E360D1"/>
    <w:rsid w:val="733B4F91"/>
    <w:rsid w:val="73967402"/>
    <w:rsid w:val="74AD2F78"/>
    <w:rsid w:val="75104796"/>
    <w:rsid w:val="75AC73F0"/>
    <w:rsid w:val="77551E79"/>
    <w:rsid w:val="77F141A7"/>
    <w:rsid w:val="795510BA"/>
    <w:rsid w:val="7A875CAE"/>
    <w:rsid w:val="7AA8628A"/>
    <w:rsid w:val="7AC177EE"/>
    <w:rsid w:val="7B0E630E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20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2022-04-25T08:37:50Z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